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30D" w:rsidRPr="004A6642" w:rsidRDefault="00CB430D" w:rsidP="00B366F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6196382" r:id="rId5"/>
        </w:object>
      </w:r>
    </w:p>
    <w:p w:rsidR="00CB430D" w:rsidRPr="004A6642" w:rsidRDefault="00CB430D" w:rsidP="00B366F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B430D" w:rsidRPr="004A6642" w:rsidRDefault="00CB430D" w:rsidP="00B366F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B430D" w:rsidRPr="004A6642" w:rsidRDefault="00CB430D" w:rsidP="00B366F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B430D" w:rsidRPr="004A6642" w:rsidRDefault="00CB430D" w:rsidP="00B366F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B430D" w:rsidRPr="00F30895" w:rsidRDefault="00CB430D" w:rsidP="00B366F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B430D" w:rsidRPr="004A6642" w:rsidRDefault="00CB430D" w:rsidP="00B366F8">
      <w:pPr>
        <w:jc w:val="center"/>
        <w:rPr>
          <w:b/>
          <w:i/>
          <w:color w:val="000000"/>
          <w:sz w:val="28"/>
        </w:rPr>
      </w:pPr>
    </w:p>
    <w:p w:rsidR="00CB430D" w:rsidRPr="004A6642" w:rsidRDefault="00CB430D" w:rsidP="00B366F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B430D" w:rsidRDefault="00CB430D" w:rsidP="00B366F8">
      <w:pPr>
        <w:rPr>
          <w:b/>
          <w:color w:val="000000"/>
        </w:rPr>
      </w:pPr>
    </w:p>
    <w:p w:rsidR="00CB430D" w:rsidRPr="006953B1" w:rsidRDefault="00CB430D" w:rsidP="00B366F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CB430D" w:rsidRPr="004A6642" w:rsidRDefault="00CB430D" w:rsidP="00B366F8">
      <w:pPr>
        <w:rPr>
          <w:color w:val="000000"/>
        </w:rPr>
      </w:pPr>
    </w:p>
    <w:p w:rsidR="00CB430D" w:rsidRPr="00891B68" w:rsidRDefault="00CB430D" w:rsidP="00B366F8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000 га"/>
        </w:smartTagPr>
        <w:r>
          <w:rPr>
            <w:color w:val="0000FF"/>
            <w:sz w:val="28"/>
            <w:szCs w:val="28"/>
          </w:rPr>
          <w:t>7,80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CB430D" w:rsidRPr="00891B68" w:rsidRDefault="00CB430D" w:rsidP="00B366F8">
      <w:pPr>
        <w:pStyle w:val="NoSpacing"/>
        <w:rPr>
          <w:color w:val="000000"/>
          <w:sz w:val="28"/>
          <w:szCs w:val="28"/>
        </w:rPr>
      </w:pP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000 га"/>
        </w:smartTagPr>
        <w:r>
          <w:rPr>
            <w:color w:val="0000FF"/>
            <w:sz w:val="28"/>
            <w:szCs w:val="28"/>
          </w:rPr>
          <w:t>7,80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,8000 га"/>
        </w:smartTagPr>
        <w:r>
          <w:rPr>
            <w:color w:val="0000FF"/>
            <w:sz w:val="28"/>
            <w:szCs w:val="28"/>
          </w:rPr>
          <w:t>7,80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8:013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B430D" w:rsidRPr="004A6642" w:rsidRDefault="00CB430D" w:rsidP="00B366F8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B430D" w:rsidRPr="004A6642" w:rsidRDefault="00CB430D" w:rsidP="00B366F8">
      <w:pPr>
        <w:pStyle w:val="NoSpacing"/>
        <w:rPr>
          <w:color w:val="000000"/>
          <w:sz w:val="28"/>
          <w:szCs w:val="28"/>
        </w:rPr>
      </w:pPr>
    </w:p>
    <w:p w:rsidR="00CB430D" w:rsidRPr="00B366F8" w:rsidRDefault="00CB430D" w:rsidP="00B366F8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 Покутній</w:t>
      </w:r>
      <w:bookmarkStart w:id="0" w:name="_GoBack"/>
      <w:bookmarkEnd w:id="0"/>
    </w:p>
    <w:sectPr w:rsidR="00CB430D" w:rsidRPr="00B366F8" w:rsidSect="006D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6F8"/>
    <w:rsid w:val="00067F56"/>
    <w:rsid w:val="001C06BD"/>
    <w:rsid w:val="003066E2"/>
    <w:rsid w:val="004A6642"/>
    <w:rsid w:val="006953B1"/>
    <w:rsid w:val="006D0060"/>
    <w:rsid w:val="00756BB3"/>
    <w:rsid w:val="00891B68"/>
    <w:rsid w:val="00914D11"/>
    <w:rsid w:val="00B366F8"/>
    <w:rsid w:val="00CB430D"/>
    <w:rsid w:val="00D04DEA"/>
    <w:rsid w:val="00F30895"/>
    <w:rsid w:val="00FE783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F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66F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66F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366F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366F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66F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366F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366F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366F8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1356</Words>
  <Characters>774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2018-12-12T12:50:00Z</dcterms:created>
  <dcterms:modified xsi:type="dcterms:W3CDTF">2018-12-13T06:53:00Z</dcterms:modified>
</cp:coreProperties>
</file>